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32733" w14:textId="77777777" w:rsidR="0037518E" w:rsidRDefault="0037518E" w:rsidP="003751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MILLET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fl.1441)</w:t>
      </w:r>
    </w:p>
    <w:p w14:paraId="6C43AD7C" w14:textId="77777777" w:rsidR="0037518E" w:rsidRDefault="0037518E" w:rsidP="003751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7B6365B4" w14:textId="77777777" w:rsidR="0037518E" w:rsidRDefault="0037518E" w:rsidP="0037518E">
      <w:pPr>
        <w:pStyle w:val="NoSpacing"/>
        <w:rPr>
          <w:rFonts w:cs="Times New Roman"/>
          <w:szCs w:val="24"/>
        </w:rPr>
      </w:pPr>
    </w:p>
    <w:p w14:paraId="2F41ADBE" w14:textId="77777777" w:rsidR="0037518E" w:rsidRDefault="0037518E" w:rsidP="0037518E">
      <w:pPr>
        <w:pStyle w:val="NoSpacing"/>
        <w:rPr>
          <w:rFonts w:cs="Times New Roman"/>
          <w:szCs w:val="24"/>
        </w:rPr>
      </w:pPr>
    </w:p>
    <w:p w14:paraId="05B3158A" w14:textId="77777777" w:rsidR="0037518E" w:rsidRDefault="0037518E" w:rsidP="003751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Mar.1441</w:t>
      </w:r>
      <w:r>
        <w:rPr>
          <w:rFonts w:cs="Times New Roman"/>
          <w:szCs w:val="24"/>
        </w:rPr>
        <w:tab/>
        <w:t>Gift of his goods and chattels to John Stocker of London(q.v.) and</w:t>
      </w:r>
    </w:p>
    <w:p w14:paraId="424DF57F" w14:textId="77777777" w:rsidR="0037518E" w:rsidRDefault="0037518E" w:rsidP="003751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Gyffard</w:t>
      </w:r>
      <w:proofErr w:type="spellEnd"/>
      <w:r>
        <w:rPr>
          <w:rFonts w:cs="Times New Roman"/>
          <w:szCs w:val="24"/>
        </w:rPr>
        <w:t>(q.v.).</w:t>
      </w:r>
    </w:p>
    <w:p w14:paraId="43CFE2FA" w14:textId="77777777" w:rsidR="0037518E" w:rsidRDefault="0037518E" w:rsidP="0037518E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165)</w:t>
      </w:r>
    </w:p>
    <w:p w14:paraId="1943627F" w14:textId="77777777" w:rsidR="0037518E" w:rsidRDefault="0037518E" w:rsidP="0037518E">
      <w:pPr>
        <w:pStyle w:val="NoSpacing"/>
        <w:rPr>
          <w:rFonts w:cs="Times New Roman"/>
          <w:szCs w:val="24"/>
        </w:rPr>
      </w:pPr>
    </w:p>
    <w:p w14:paraId="4926552A" w14:textId="77777777" w:rsidR="0037518E" w:rsidRDefault="0037518E" w:rsidP="0037518E">
      <w:pPr>
        <w:pStyle w:val="NoSpacing"/>
        <w:rPr>
          <w:rFonts w:cs="Times New Roman"/>
          <w:szCs w:val="24"/>
        </w:rPr>
      </w:pPr>
    </w:p>
    <w:p w14:paraId="5E9DFA7B" w14:textId="77777777" w:rsidR="0037518E" w:rsidRDefault="0037518E" w:rsidP="003751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2023</w:t>
      </w:r>
    </w:p>
    <w:p w14:paraId="3743D1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8A2B" w14:textId="77777777" w:rsidR="0037518E" w:rsidRDefault="0037518E" w:rsidP="009139A6">
      <w:r>
        <w:separator/>
      </w:r>
    </w:p>
  </w:endnote>
  <w:endnote w:type="continuationSeparator" w:id="0">
    <w:p w14:paraId="678116A4" w14:textId="77777777" w:rsidR="0037518E" w:rsidRDefault="003751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698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145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9CC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4E48" w14:textId="77777777" w:rsidR="0037518E" w:rsidRDefault="0037518E" w:rsidP="009139A6">
      <w:r>
        <w:separator/>
      </w:r>
    </w:p>
  </w:footnote>
  <w:footnote w:type="continuationSeparator" w:id="0">
    <w:p w14:paraId="22684334" w14:textId="77777777" w:rsidR="0037518E" w:rsidRDefault="003751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D49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75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CA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8E"/>
    <w:rsid w:val="000666E0"/>
    <w:rsid w:val="002510B7"/>
    <w:rsid w:val="0037518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9E980"/>
  <w15:chartTrackingRefBased/>
  <w15:docId w15:val="{7481A322-B257-4A26-9F9D-B7071540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2023-04-16T21:21:00Z</dcterms:created>
  <dcterms:modified xsi:type="dcterms:W3CDTF">2023-04-16T21:21:00Z</dcterms:modified>
</cp:coreProperties>
</file>